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8341A4" w14:textId="77777777" w:rsidR="00D976FE" w:rsidRDefault="00643806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42061EA9" wp14:editId="49606ADD">
                <wp:simplePos x="0" y="0"/>
                <wp:positionH relativeFrom="column">
                  <wp:posOffset>6032071</wp:posOffset>
                </wp:positionH>
                <wp:positionV relativeFrom="paragraph">
                  <wp:posOffset>-148856</wp:posOffset>
                </wp:positionV>
                <wp:extent cx="824909" cy="8573135"/>
                <wp:effectExtent l="0" t="0" r="13335" b="18415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4909" cy="85731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CA39F6" w14:textId="0DE8B9CA" w:rsidR="00D976FE" w:rsidRPr="002B4291" w:rsidRDefault="00643806">
                            <w:pPr>
                              <w:spacing w:line="360" w:lineRule="auto"/>
                              <w:rPr>
                                <w:rFonts w:ascii="庞门正道标题体" w:eastAsia="庞门正道标题体" w:hAnsi="庞门正道标题体" w:cs="庞门正道标题体"/>
                                <w:color w:val="262626" w:themeColor="text1" w:themeTint="D9"/>
                                <w:spacing w:val="-2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庞门正道标题体" w:eastAsia="庞门正道标题体" w:hAnsi="庞门正道标题体" w:cs="庞门正道标题体" w:hint="eastAsia"/>
                                <w:color w:val="262626" w:themeColor="text1" w:themeTint="D9"/>
                                <w:spacing w:val="-20"/>
                                <w:sz w:val="28"/>
                                <w:szCs w:val="28"/>
                              </w:rPr>
                              <w:t xml:space="preserve">　　　　　　　　　</w:t>
                            </w:r>
                            <w:r w:rsidR="002B4291" w:rsidRPr="002B4291">
                              <w:rPr>
                                <w:rFonts w:ascii="庞门正道标题体" w:eastAsia="庞门正道标题体" w:hAnsi="庞门正道标题体" w:cs="庞门正道标题体" w:hint="eastAsia"/>
                                <w:color w:val="262626" w:themeColor="text1" w:themeTint="D9"/>
                                <w:spacing w:val="-20"/>
                                <w:sz w:val="44"/>
                                <w:szCs w:val="44"/>
                              </w:rPr>
                              <w:t xml:space="preserve">学院 </w:t>
                            </w:r>
                            <w:r w:rsidR="002B4291">
                              <w:rPr>
                                <w:rFonts w:ascii="庞门正道标题体" w:eastAsia="庞门正道标题体" w:hAnsi="庞门正道标题体" w:cs="庞门正道标题体"/>
                                <w:color w:val="262626" w:themeColor="text1" w:themeTint="D9"/>
                                <w:spacing w:val="-20"/>
                                <w:sz w:val="44"/>
                                <w:szCs w:val="44"/>
                              </w:rPr>
                              <w:t>202</w:t>
                            </w:r>
                            <w:r w:rsidR="006C700D">
                              <w:rPr>
                                <w:rFonts w:ascii="庞门正道标题体" w:eastAsia="庞门正道标题体" w:hAnsi="庞门正道标题体" w:cs="庞门正道标题体"/>
                                <w:color w:val="262626" w:themeColor="text1" w:themeTint="D9"/>
                                <w:spacing w:val="-20"/>
                                <w:sz w:val="44"/>
                                <w:szCs w:val="44"/>
                              </w:rPr>
                              <w:t>3</w:t>
                            </w:r>
                            <w:r w:rsidR="002B4291" w:rsidRPr="002B4291">
                              <w:rPr>
                                <w:rFonts w:ascii="庞门正道标题体" w:eastAsia="庞门正道标题体" w:hAnsi="庞门正道标题体" w:cs="庞门正道标题体" w:hint="eastAsia"/>
                                <w:color w:val="262626" w:themeColor="text1" w:themeTint="D9"/>
                                <w:spacing w:val="-20"/>
                                <w:sz w:val="44"/>
                                <w:szCs w:val="44"/>
                              </w:rPr>
                              <w:t>年</w:t>
                            </w:r>
                            <w:r w:rsidR="00F92872">
                              <w:rPr>
                                <w:rFonts w:ascii="庞门正道标题体" w:eastAsia="庞门正道标题体" w:hAnsi="庞门正道标题体" w:cs="庞门正道标题体" w:hint="eastAsia"/>
                                <w:color w:val="262626" w:themeColor="text1" w:themeTint="D9"/>
                                <w:spacing w:val="-20"/>
                                <w:sz w:val="44"/>
                                <w:szCs w:val="44"/>
                              </w:rPr>
                              <w:t>度</w:t>
                            </w:r>
                            <w:r w:rsidR="002B4291" w:rsidRPr="002B4291">
                              <w:rPr>
                                <w:rFonts w:ascii="庞门正道标题体" w:eastAsia="庞门正道标题体" w:hAnsi="庞门正道标题体" w:cs="庞门正道标题体"/>
                                <w:color w:val="262626" w:themeColor="text1" w:themeTint="D9"/>
                                <w:spacing w:val="-20"/>
                                <w:sz w:val="44"/>
                                <w:szCs w:val="44"/>
                              </w:rPr>
                              <w:t>大</w:t>
                            </w:r>
                            <w:proofErr w:type="gramStart"/>
                            <w:r w:rsidR="002B4291" w:rsidRPr="002B4291">
                              <w:rPr>
                                <w:rFonts w:ascii="庞门正道标题体" w:eastAsia="庞门正道标题体" w:hAnsi="庞门正道标题体" w:cs="庞门正道标题体"/>
                                <w:color w:val="262626" w:themeColor="text1" w:themeTint="D9"/>
                                <w:spacing w:val="-20"/>
                                <w:sz w:val="44"/>
                                <w:szCs w:val="44"/>
                              </w:rPr>
                              <w:t>创项目</w:t>
                            </w:r>
                            <w:r w:rsidRPr="002B4291">
                              <w:rPr>
                                <w:rFonts w:ascii="庞门正道标题体" w:eastAsia="庞门正道标题体" w:hAnsi="庞门正道标题体" w:cs="庞门正道标题体" w:hint="eastAsia"/>
                                <w:color w:val="262626" w:themeColor="text1" w:themeTint="D9"/>
                                <w:spacing w:val="-20"/>
                                <w:sz w:val="44"/>
                                <w:szCs w:val="44"/>
                              </w:rPr>
                              <w:t>结</w:t>
                            </w:r>
                            <w:proofErr w:type="gramEnd"/>
                            <w:r w:rsidRPr="002B4291">
                              <w:rPr>
                                <w:rFonts w:ascii="庞门正道标题体" w:eastAsia="庞门正道标题体" w:hAnsi="庞门正道标题体" w:cs="庞门正道标题体" w:hint="eastAsia"/>
                                <w:color w:val="262626" w:themeColor="text1" w:themeTint="D9"/>
                                <w:spacing w:val="-20"/>
                                <w:sz w:val="44"/>
                                <w:szCs w:val="44"/>
                              </w:rPr>
                              <w:t>题材料汇编</w:t>
                            </w:r>
                          </w:p>
                          <w:p w14:paraId="081E58F4" w14:textId="77777777" w:rsidR="00D976FE" w:rsidRDefault="00D976FE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2061EA9" id="_x0000_t202" coordsize="21600,21600" o:spt="202" path="m,l,21600r21600,l21600,xe">
                <v:stroke joinstyle="miter"/>
                <v:path gradientshapeok="t" o:connecttype="rect"/>
              </v:shapetype>
              <v:shape id="文本框 16" o:spid="_x0000_s1026" type="#_x0000_t202" style="position:absolute;left:0;text-align:left;margin-left:474.95pt;margin-top:-11.7pt;width:64.95pt;height:675.05pt;z-index:-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" fillcolor="white [3201]" strokecolor="white [3212]" strokeweight=".5pt">
                <v:textbox style="layout-flow:vertical-ideographic">
                  <w:txbxContent>
                    <w:p w14:paraId="2BCA39F6" w14:textId="0DE8B9CA" w:rsidR="00D976FE" w:rsidRPr="002B4291" w:rsidRDefault="00643806">
                      <w:pPr>
                        <w:spacing w:line="360" w:lineRule="auto"/>
                        <w:rPr>
                          <w:rFonts w:ascii="庞门正道标题体" w:eastAsia="庞门正道标题体" w:hAnsi="庞门正道标题体" w:cs="庞门正道标题体"/>
                          <w:color w:val="262626" w:themeColor="text1" w:themeTint="D9"/>
                          <w:spacing w:val="-20"/>
                          <w:sz w:val="44"/>
                          <w:szCs w:val="44"/>
                        </w:rPr>
                      </w:pPr>
                      <w:r>
                        <w:rPr>
                          <w:rFonts w:ascii="庞门正道标题体" w:eastAsia="庞门正道标题体" w:hAnsi="庞门正道标题体" w:cs="庞门正道标题体" w:hint="eastAsia"/>
                          <w:color w:val="262626" w:themeColor="text1" w:themeTint="D9"/>
                          <w:spacing w:val="-20"/>
                          <w:sz w:val="28"/>
                          <w:szCs w:val="28"/>
                        </w:rPr>
                        <w:t xml:space="preserve">　　　　　　　　　</w:t>
                      </w:r>
                      <w:r w:rsidR="002B4291" w:rsidRPr="002B4291">
                        <w:rPr>
                          <w:rFonts w:ascii="庞门正道标题体" w:eastAsia="庞门正道标题体" w:hAnsi="庞门正道标题体" w:cs="庞门正道标题体" w:hint="eastAsia"/>
                          <w:color w:val="262626" w:themeColor="text1" w:themeTint="D9"/>
                          <w:spacing w:val="-20"/>
                          <w:sz w:val="44"/>
                          <w:szCs w:val="44"/>
                        </w:rPr>
                        <w:t xml:space="preserve">学院 </w:t>
                      </w:r>
                      <w:r w:rsidR="002B4291">
                        <w:rPr>
                          <w:rFonts w:ascii="庞门正道标题体" w:eastAsia="庞门正道标题体" w:hAnsi="庞门正道标题体" w:cs="庞门正道标题体"/>
                          <w:color w:val="262626" w:themeColor="text1" w:themeTint="D9"/>
                          <w:spacing w:val="-20"/>
                          <w:sz w:val="44"/>
                          <w:szCs w:val="44"/>
                        </w:rPr>
                        <w:t>202</w:t>
                      </w:r>
                      <w:r w:rsidR="006C700D">
                        <w:rPr>
                          <w:rFonts w:ascii="庞门正道标题体" w:eastAsia="庞门正道标题体" w:hAnsi="庞门正道标题体" w:cs="庞门正道标题体"/>
                          <w:color w:val="262626" w:themeColor="text1" w:themeTint="D9"/>
                          <w:spacing w:val="-20"/>
                          <w:sz w:val="44"/>
                          <w:szCs w:val="44"/>
                        </w:rPr>
                        <w:t>3</w:t>
                      </w:r>
                      <w:r w:rsidR="002B4291" w:rsidRPr="002B4291">
                        <w:rPr>
                          <w:rFonts w:ascii="庞门正道标题体" w:eastAsia="庞门正道标题体" w:hAnsi="庞门正道标题体" w:cs="庞门正道标题体" w:hint="eastAsia"/>
                          <w:color w:val="262626" w:themeColor="text1" w:themeTint="D9"/>
                          <w:spacing w:val="-20"/>
                          <w:sz w:val="44"/>
                          <w:szCs w:val="44"/>
                        </w:rPr>
                        <w:t>年</w:t>
                      </w:r>
                      <w:r w:rsidR="00F92872">
                        <w:rPr>
                          <w:rFonts w:ascii="庞门正道标题体" w:eastAsia="庞门正道标题体" w:hAnsi="庞门正道标题体" w:cs="庞门正道标题体" w:hint="eastAsia"/>
                          <w:color w:val="262626" w:themeColor="text1" w:themeTint="D9"/>
                          <w:spacing w:val="-20"/>
                          <w:sz w:val="44"/>
                          <w:szCs w:val="44"/>
                        </w:rPr>
                        <w:t>度</w:t>
                      </w:r>
                      <w:r w:rsidR="002B4291" w:rsidRPr="002B4291">
                        <w:rPr>
                          <w:rFonts w:ascii="庞门正道标题体" w:eastAsia="庞门正道标题体" w:hAnsi="庞门正道标题体" w:cs="庞门正道标题体"/>
                          <w:color w:val="262626" w:themeColor="text1" w:themeTint="D9"/>
                          <w:spacing w:val="-20"/>
                          <w:sz w:val="44"/>
                          <w:szCs w:val="44"/>
                        </w:rPr>
                        <w:t>大</w:t>
                      </w:r>
                      <w:proofErr w:type="gramStart"/>
                      <w:r w:rsidR="002B4291" w:rsidRPr="002B4291">
                        <w:rPr>
                          <w:rFonts w:ascii="庞门正道标题体" w:eastAsia="庞门正道标题体" w:hAnsi="庞门正道标题体" w:cs="庞门正道标题体"/>
                          <w:color w:val="262626" w:themeColor="text1" w:themeTint="D9"/>
                          <w:spacing w:val="-20"/>
                          <w:sz w:val="44"/>
                          <w:szCs w:val="44"/>
                        </w:rPr>
                        <w:t>创项目</w:t>
                      </w:r>
                      <w:r w:rsidRPr="002B4291">
                        <w:rPr>
                          <w:rFonts w:ascii="庞门正道标题体" w:eastAsia="庞门正道标题体" w:hAnsi="庞门正道标题体" w:cs="庞门正道标题体" w:hint="eastAsia"/>
                          <w:color w:val="262626" w:themeColor="text1" w:themeTint="D9"/>
                          <w:spacing w:val="-20"/>
                          <w:sz w:val="44"/>
                          <w:szCs w:val="44"/>
                        </w:rPr>
                        <w:t>结</w:t>
                      </w:r>
                      <w:proofErr w:type="gramEnd"/>
                      <w:r w:rsidRPr="002B4291">
                        <w:rPr>
                          <w:rFonts w:ascii="庞门正道标题体" w:eastAsia="庞门正道标题体" w:hAnsi="庞门正道标题体" w:cs="庞门正道标题体" w:hint="eastAsia"/>
                          <w:color w:val="262626" w:themeColor="text1" w:themeTint="D9"/>
                          <w:spacing w:val="-20"/>
                          <w:sz w:val="44"/>
                          <w:szCs w:val="44"/>
                        </w:rPr>
                        <w:t>题材料汇编</w:t>
                      </w:r>
                    </w:p>
                    <w:p w14:paraId="081E58F4" w14:textId="77777777" w:rsidR="00D976FE" w:rsidRDefault="00D976FE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7216" behindDoc="0" locked="0" layoutInCell="1" allowOverlap="1" wp14:anchorId="60AC89EC" wp14:editId="12F08E48">
            <wp:simplePos x="0" y="0"/>
            <wp:positionH relativeFrom="column">
              <wp:posOffset>12729210</wp:posOffset>
            </wp:positionH>
            <wp:positionV relativeFrom="paragraph">
              <wp:posOffset>-462280</wp:posOffset>
            </wp:positionV>
            <wp:extent cx="803275" cy="807085"/>
            <wp:effectExtent l="0" t="0" r="15875" b="12065"/>
            <wp:wrapNone/>
            <wp:docPr id="11" name="图片 11" descr="logo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logo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03275" cy="807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79F909" w14:textId="77777777" w:rsidR="00D976FE" w:rsidRDefault="00D976FE"/>
    <w:p w14:paraId="60539A8B" w14:textId="77777777" w:rsidR="00D976FE" w:rsidRDefault="00D976FE"/>
    <w:p w14:paraId="025CC341" w14:textId="77777777" w:rsidR="00D976FE" w:rsidRDefault="00D976FE"/>
    <w:p w14:paraId="3BBB58A6" w14:textId="77777777" w:rsidR="00D976FE" w:rsidRDefault="00643806">
      <w:r>
        <w:rPr>
          <w:noProof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26B4BF50" wp14:editId="318F2C82">
                <wp:simplePos x="0" y="0"/>
                <wp:positionH relativeFrom="column">
                  <wp:posOffset>6989445</wp:posOffset>
                </wp:positionH>
                <wp:positionV relativeFrom="paragraph">
                  <wp:posOffset>121920</wp:posOffset>
                </wp:positionV>
                <wp:extent cx="6720205" cy="3778885"/>
                <wp:effectExtent l="0" t="0" r="0" b="0"/>
                <wp:wrapNone/>
                <wp:docPr id="9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20205" cy="3778769"/>
                          <a:chOff x="6978" y="1712"/>
                          <a:chExt cx="10583" cy="4993"/>
                        </a:xfrm>
                      </wpg:grpSpPr>
                      <wps:wsp>
                        <wps:cNvPr id="8" name="文本框 8"/>
                        <wps:cNvSpPr txBox="1"/>
                        <wps:spPr>
                          <a:xfrm>
                            <a:off x="7031" y="5280"/>
                            <a:ext cx="4080" cy="14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B755596" w14:textId="6AE2B03D" w:rsidR="00D976FE" w:rsidRDefault="00643806">
                              <w:pPr>
                                <w:rPr>
                                  <w:rFonts w:ascii="庞门正道标题体" w:eastAsia="庞门正道标题体" w:hAnsi="庞门正道标题体" w:cs="庞门正道标题体"/>
                                  <w:color w:val="7030A0"/>
                                  <w:sz w:val="112"/>
                                  <w:szCs w:val="112"/>
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5">
                                            <w14:lumMod w14:val="50000"/>
                                          </w14:schemeClr>
                                        </w14:gs>
                                        <w14:gs w14:pos="50000">
                                          <w14:schemeClr w14:val="accent5"/>
                                        </w14:gs>
                                        <w14:gs w14:pos="100000">
                                          <w14:schemeClr w14:val="accent5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  <w14:props3d w14:extrusionH="0" w14:contourW="0" w14:prstMaterial="clear"/>
                                </w:rPr>
                              </w:pPr>
                              <w:r>
                                <w:rPr>
                                  <w:rFonts w:ascii="庞门正道标题体" w:eastAsia="庞门正道标题体" w:hAnsi="庞门正道标题体" w:cs="庞门正道标题体" w:hint="eastAsia"/>
                                  <w:color w:val="7030A0"/>
                                  <w:sz w:val="112"/>
                                  <w:szCs w:val="112"/>
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5">
                                            <w14:lumMod w14:val="50000"/>
                                          </w14:schemeClr>
                                        </w14:gs>
                                        <w14:gs w14:pos="50000">
                                          <w14:schemeClr w14:val="accent5"/>
                                        </w14:gs>
                                        <w14:gs w14:pos="100000">
                                          <w14:schemeClr w14:val="accent5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  <w14:props3d w14:extrusionH="0" w14:contourW="0" w14:prstMaterial="clear"/>
                                </w:rPr>
                                <w:t>202</w:t>
                              </w:r>
                              <w:r w:rsidR="002E6EF2">
                                <w:rPr>
                                  <w:rFonts w:ascii="庞门正道标题体" w:eastAsia="庞门正道标题体" w:hAnsi="庞门正道标题体" w:cs="庞门正道标题体"/>
                                  <w:color w:val="7030A0"/>
                                  <w:sz w:val="112"/>
                                  <w:szCs w:val="112"/>
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5">
                                            <w14:lumMod w14:val="50000"/>
                                          </w14:schemeClr>
                                        </w14:gs>
                                        <w14:gs w14:pos="50000">
                                          <w14:schemeClr w14:val="accent5"/>
                                        </w14:gs>
                                        <w14:gs w14:pos="100000">
                                          <w14:schemeClr w14:val="accent5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  <w14:props3d w14:extrusionH="0" w14:contourW="0" w14:prstMaterial="clear"/>
                                </w:rPr>
                                <w:t>3</w:t>
                              </w:r>
                            </w:p>
                            <w:p w14:paraId="1F613C87" w14:textId="77777777" w:rsidR="00D976FE" w:rsidRDefault="00D976FE">
                              <w:pPr>
                                <w:rPr>
                                  <w:rFonts w:ascii="庞门正道标题体" w:eastAsia="庞门正道标题体" w:hAnsi="庞门正道标题体" w:cs="庞门正道标题体"/>
                                  <w:color w:val="7030A0"/>
                                  <w:sz w:val="112"/>
                                  <w:szCs w:val="112"/>
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5">
                                            <w14:lumMod w14:val="50000"/>
                                          </w14:schemeClr>
                                        </w14:gs>
                                        <w14:gs w14:pos="50000">
                                          <w14:schemeClr w14:val="accent5"/>
                                        </w14:gs>
                                        <w14:gs w14:pos="100000">
                                          <w14:schemeClr w14:val="accent5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  <w14:props3d w14:extrusionH="0" w14:contourW="0" w14:prstMaterial="clear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7" name="组合 7"/>
                        <wpg:cNvGrpSpPr/>
                        <wpg:grpSpPr>
                          <a:xfrm>
                            <a:off x="6978" y="1712"/>
                            <a:ext cx="10583" cy="3568"/>
                            <a:chOff x="15507" y="3614"/>
                            <a:chExt cx="10583" cy="3568"/>
                          </a:xfrm>
                        </wpg:grpSpPr>
                        <wps:wsp>
                          <wps:cNvPr id="3" name="直接连接符 3"/>
                          <wps:cNvCnPr/>
                          <wps:spPr>
                            <a:xfrm>
                              <a:off x="15729" y="5444"/>
                              <a:ext cx="4870" cy="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>
                                  <a:lumMod val="85000"/>
                                  <a:lumOff val="15000"/>
                                </a:scheme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10" name="组合 8"/>
                          <wpg:cNvGrpSpPr/>
                          <wpg:grpSpPr>
                            <a:xfrm>
                              <a:off x="15507" y="3614"/>
                              <a:ext cx="10583" cy="3568"/>
                              <a:chOff x="15507" y="3614"/>
                              <a:chExt cx="10583" cy="3568"/>
                            </a:xfrm>
                          </wpg:grpSpPr>
                          <wps:wsp>
                            <wps:cNvPr id="2" name="文本框 2"/>
                            <wps:cNvSpPr txBox="1"/>
                            <wps:spPr>
                              <a:xfrm>
                                <a:off x="15584" y="4732"/>
                                <a:ext cx="10506" cy="11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B59E31F" w14:textId="77777777" w:rsidR="00D976FE" w:rsidRDefault="00643806">
                                  <w:pPr>
                                    <w:rPr>
                                      <w:rFonts w:ascii="Arial Black" w:hAnsi="Arial Black" w:cs="Arial Black"/>
                                      <w:caps/>
                                      <w:color w:val="262626" w:themeColor="text1" w:themeTint="D9"/>
                                      <w:sz w:val="44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Arial Black" w:hAnsi="Arial Black" w:cs="Arial Black" w:hint="eastAsia"/>
                                      <w:caps/>
                                      <w:color w:val="262626" w:themeColor="text1" w:themeTint="D9"/>
                                      <w:sz w:val="44"/>
                                      <w:szCs w:val="52"/>
                                    </w:rPr>
                                    <w:t>innovation and entrepreneurship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  <wps:wsp>
                            <wps:cNvPr id="4" name="文本框 4"/>
                            <wps:cNvSpPr txBox="1"/>
                            <wps:spPr>
                              <a:xfrm>
                                <a:off x="15625" y="3614"/>
                                <a:ext cx="8092" cy="127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499AF63" w14:textId="77777777" w:rsidR="00D976FE" w:rsidRDefault="00643806">
                                  <w:pPr>
                                    <w:rPr>
                                      <w:rFonts w:ascii="思源黑体 CN Medium" w:eastAsia="思源黑体 CN Medium" w:hAnsi="思源黑体 CN Medium" w:cs="思源黑体 CN Medium"/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rFonts w:ascii="思源黑体 CN Medium" w:eastAsia="思源黑体 CN Medium" w:hAnsi="思源黑体 CN Medium" w:cs="思源黑体 CN Medium" w:hint="eastAsia"/>
                                      <w:color w:val="262626" w:themeColor="text1" w:themeTint="D9"/>
                                      <w:spacing w:val="-20"/>
                                      <w:sz w:val="72"/>
                                      <w:szCs w:val="144"/>
                                    </w:rPr>
                                    <w:t>大学生创新创业训练计划项目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  <wps:wsp>
                            <wps:cNvPr id="5" name="文本框 5"/>
                            <wps:cNvSpPr txBox="1"/>
                            <wps:spPr>
                              <a:xfrm>
                                <a:off x="15560" y="5128"/>
                                <a:ext cx="6864" cy="140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3E3AC93" w14:textId="77777777" w:rsidR="00D976FE" w:rsidRDefault="00643806">
                                  <w:pPr>
                                    <w:rPr>
                                      <w:rFonts w:ascii="庞门正道标题体" w:eastAsia="庞门正道标题体" w:hAnsi="庞门正道标题体" w:cs="庞门正道标题体"/>
                                      <w:color w:val="262626" w:themeColor="text1" w:themeTint="D9"/>
                                      <w:spacing w:val="-20"/>
                                      <w:sz w:val="96"/>
                                      <w:szCs w:val="160"/>
                                    </w:rPr>
                                  </w:pPr>
                                  <w:r>
                                    <w:rPr>
                                      <w:rFonts w:ascii="庞门正道标题体" w:eastAsia="庞门正道标题体" w:hAnsi="庞门正道标题体" w:cs="庞门正道标题体" w:hint="eastAsia"/>
                                      <w:color w:val="262626" w:themeColor="text1" w:themeTint="D9"/>
                                      <w:spacing w:val="-20"/>
                                      <w:sz w:val="96"/>
                                      <w:szCs w:val="160"/>
                                    </w:rPr>
                                    <w:t>结题材料汇编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  <wps:wsp>
                            <wps:cNvPr id="6" name="文本框 6"/>
                            <wps:cNvSpPr txBox="1"/>
                            <wps:spPr>
                              <a:xfrm>
                                <a:off x="15507" y="6376"/>
                                <a:ext cx="6173" cy="80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FF67660" w14:textId="387C7B9A" w:rsidR="00D976FE" w:rsidRDefault="00643806">
                                  <w:pPr>
                                    <w:rPr>
                                      <w:rFonts w:ascii="黑体" w:eastAsia="黑体" w:hAnsi="黑体" w:cs="黑体"/>
                                      <w:color w:val="262626" w:themeColor="text1" w:themeTint="D9"/>
                                      <w:sz w:val="40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黑体" w:eastAsia="黑体" w:hAnsi="黑体" w:cs="黑体" w:hint="eastAsia"/>
                                      <w:b/>
                                      <w:bCs/>
                                      <w:color w:val="262626" w:themeColor="text1" w:themeTint="D9"/>
                                      <w:sz w:val="44"/>
                                      <w:szCs w:val="52"/>
                                    </w:rPr>
                                    <w:t>广西师范大学</w:t>
                                  </w:r>
                                  <w:r>
                                    <w:rPr>
                                      <w:rFonts w:ascii="黑体" w:eastAsia="黑体" w:hAnsi="黑体" w:cs="黑体" w:hint="eastAsia"/>
                                      <w:color w:val="262626" w:themeColor="text1" w:themeTint="D9"/>
                                      <w:sz w:val="44"/>
                                      <w:szCs w:val="52"/>
                                    </w:rPr>
                                    <w:t>·</w:t>
                                  </w:r>
                                  <w:r w:rsidR="006C700D">
                                    <w:rPr>
                                      <w:rFonts w:ascii="黑体" w:eastAsia="黑体" w:hAnsi="黑体" w:cs="黑体" w:hint="eastAsia"/>
                                      <w:color w:val="262626" w:themeColor="text1" w:themeTint="D9"/>
                                      <w:sz w:val="40"/>
                                      <w:szCs w:val="48"/>
                                    </w:rPr>
                                    <w:t xml:space="preserve"> </w:t>
                                  </w:r>
                                  <w:r w:rsidR="006C700D">
                                    <w:rPr>
                                      <w:rFonts w:ascii="黑体" w:eastAsia="黑体" w:hAnsi="黑体" w:cs="黑体"/>
                                      <w:color w:val="262626" w:themeColor="text1" w:themeTint="D9"/>
                                      <w:sz w:val="40"/>
                                      <w:szCs w:val="48"/>
                                    </w:rPr>
                                    <w:t xml:space="preserve">        </w:t>
                                  </w:r>
                                  <w:r>
                                    <w:rPr>
                                      <w:rFonts w:ascii="黑体" w:eastAsia="黑体" w:hAnsi="黑体" w:cs="黑体" w:hint="eastAsia"/>
                                      <w:color w:val="262626" w:themeColor="text1" w:themeTint="D9"/>
                                      <w:sz w:val="40"/>
                                      <w:szCs w:val="48"/>
                                    </w:rPr>
                                    <w:t>学院</w:t>
                                  </w:r>
                                </w:p>
                                <w:p w14:paraId="5D2844F9" w14:textId="77777777" w:rsidR="00D976FE" w:rsidRDefault="00D976FE">
                                  <w:pPr>
                                    <w:rPr>
                                      <w:rFonts w:ascii="黑体" w:eastAsia="黑体" w:hAnsi="黑体" w:cs="黑体"/>
                                      <w:color w:val="262626" w:themeColor="text1" w:themeTint="D9"/>
                                      <w:sz w:val="44"/>
                                      <w:szCs w:val="5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6B4BF50" id="组合 9" o:spid="_x0000_s1027" style="position:absolute;left:0;text-align:left;margin-left:550.35pt;margin-top:9.6pt;width:529.15pt;height:297.55pt;z-index:251656192" coordorigin="6978,1712" coordsize="10583,49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">
                <v:shape id="文本框 8" o:spid="_x0000_s1028" type="#_x0000_t202" style="position:absolute;left:7031;top:5280;width:4080;height:1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" filled="f" stroked="f" strokeweight=".5pt">
                  <v:textbox>
                    <w:txbxContent>
                      <w:p w14:paraId="3B755596" w14:textId="6AE2B03D" w:rsidR="00D976FE" w:rsidRDefault="00643806">
                        <w:pPr>
                          <w:rPr>
                            <w:rFonts w:ascii="庞门正道标题体" w:eastAsia="庞门正道标题体" w:hAnsi="庞门正道标题体" w:cs="庞门正道标题体"/>
                            <w:color w:val="7030A0"/>
                            <w:sz w:val="112"/>
                            <w:szCs w:val="112"/>
                            <w14:reflection w14:blurRad="6350" w14:stA="53000" w14:stPos="0" w14:endA="300" w14:endPos="35500" w14:dist="0" w14:dir="5400000" w14:fadeDir="5400000" w14:sx="100000" w14:sy="-90000" w14:kx="0" w14:ky="0" w14:algn="bl"/>
                            <w14:textFill>
                              <w14:gradFill>
                                <w14:gsLst>
                                  <w14:gs w14:pos="0">
                                    <w14:schemeClr w14:val="accent5">
                                      <w14:lumMod w14:val="50000"/>
                                    </w14:schemeClr>
                                  </w14:gs>
                                  <w14:gs w14:pos="50000">
                                    <w14:schemeClr w14:val="accent5"/>
                                  </w14:gs>
                                  <w14:gs w14:pos="100000">
                                    <w14:schemeClr w14:val="accent5">
                                      <w14:lumMod w14:val="60000"/>
                                      <w14:lumOff w14:val="4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  <w14:props3d w14:extrusionH="0" w14:contourW="0" w14:prstMaterial="clear"/>
                          </w:rPr>
                        </w:pPr>
                        <w:r>
                          <w:rPr>
                            <w:rFonts w:ascii="庞门正道标题体" w:eastAsia="庞门正道标题体" w:hAnsi="庞门正道标题体" w:cs="庞门正道标题体" w:hint="eastAsia"/>
                            <w:color w:val="7030A0"/>
                            <w:sz w:val="112"/>
                            <w:szCs w:val="112"/>
                            <w14:reflection w14:blurRad="6350" w14:stA="53000" w14:stPos="0" w14:endA="300" w14:endPos="35500" w14:dist="0" w14:dir="5400000" w14:fadeDir="5400000" w14:sx="100000" w14:sy="-90000" w14:kx="0" w14:ky="0" w14:algn="bl"/>
                            <w14:textFill>
                              <w14:gradFill>
                                <w14:gsLst>
                                  <w14:gs w14:pos="0">
                                    <w14:schemeClr w14:val="accent5">
                                      <w14:lumMod w14:val="50000"/>
                                    </w14:schemeClr>
                                  </w14:gs>
                                  <w14:gs w14:pos="50000">
                                    <w14:schemeClr w14:val="accent5"/>
                                  </w14:gs>
                                  <w14:gs w14:pos="100000">
                                    <w14:schemeClr w14:val="accent5">
                                      <w14:lumMod w14:val="60000"/>
                                      <w14:lumOff w14:val="4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  <w14:props3d w14:extrusionH="0" w14:contourW="0" w14:prstMaterial="clear"/>
                          </w:rPr>
                          <w:t>202</w:t>
                        </w:r>
                        <w:r w:rsidR="002E6EF2">
                          <w:rPr>
                            <w:rFonts w:ascii="庞门正道标题体" w:eastAsia="庞门正道标题体" w:hAnsi="庞门正道标题体" w:cs="庞门正道标题体"/>
                            <w:color w:val="7030A0"/>
                            <w:sz w:val="112"/>
                            <w:szCs w:val="112"/>
                            <w14:reflection w14:blurRad="6350" w14:stA="53000" w14:stPos="0" w14:endA="300" w14:endPos="35500" w14:dist="0" w14:dir="5400000" w14:fadeDir="5400000" w14:sx="100000" w14:sy="-90000" w14:kx="0" w14:ky="0" w14:algn="bl"/>
                            <w14:textFill>
                              <w14:gradFill>
                                <w14:gsLst>
                                  <w14:gs w14:pos="0">
                                    <w14:schemeClr w14:val="accent5">
                                      <w14:lumMod w14:val="50000"/>
                                    </w14:schemeClr>
                                  </w14:gs>
                                  <w14:gs w14:pos="50000">
                                    <w14:schemeClr w14:val="accent5"/>
                                  </w14:gs>
                                  <w14:gs w14:pos="100000">
                                    <w14:schemeClr w14:val="accent5">
                                      <w14:lumMod w14:val="60000"/>
                                      <w14:lumOff w14:val="4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  <w14:props3d w14:extrusionH="0" w14:contourW="0" w14:prstMaterial="clear"/>
                          </w:rPr>
                          <w:t>3</w:t>
                        </w:r>
                      </w:p>
                      <w:p w14:paraId="1F613C87" w14:textId="77777777" w:rsidR="00D976FE" w:rsidRDefault="00D976FE">
                        <w:pPr>
                          <w:rPr>
                            <w:rFonts w:ascii="庞门正道标题体" w:eastAsia="庞门正道标题体" w:hAnsi="庞门正道标题体" w:cs="庞门正道标题体"/>
                            <w:color w:val="7030A0"/>
                            <w:sz w:val="112"/>
                            <w:szCs w:val="112"/>
                            <w14:reflection w14:blurRad="6350" w14:stA="53000" w14:stPos="0" w14:endA="300" w14:endPos="35500" w14:dist="0" w14:dir="5400000" w14:fadeDir="5400000" w14:sx="100000" w14:sy="-90000" w14:kx="0" w14:ky="0" w14:algn="bl"/>
                            <w14:textFill>
                              <w14:gradFill>
                                <w14:gsLst>
                                  <w14:gs w14:pos="0">
                                    <w14:schemeClr w14:val="accent5">
                                      <w14:lumMod w14:val="50000"/>
                                    </w14:schemeClr>
                                  </w14:gs>
                                  <w14:gs w14:pos="50000">
                                    <w14:schemeClr w14:val="accent5"/>
                                  </w14:gs>
                                  <w14:gs w14:pos="100000">
                                    <w14:schemeClr w14:val="accent5">
                                      <w14:lumMod w14:val="60000"/>
                                      <w14:lumOff w14:val="4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  <w14:props3d w14:extrusionH="0" w14:contourW="0" w14:prstMaterial="clear"/>
                          </w:rPr>
                        </w:pPr>
                      </w:p>
                    </w:txbxContent>
                  </v:textbox>
                </v:shape>
                <v:group id="组合 7" o:spid="_x0000_s1029" style="position:absolute;left:6978;top:1712;width:10583;height:3568" coordorigin="15507,3614" coordsize="10583,3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line id="直接连接符 3" o:spid="_x0000_s1030" style="position:absolute;visibility:visible;mso-wrap-style:square" from="15729,5444" to="20599,54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" strokecolor="#272727 [2749]" strokeweight="2.25pt">
                    <v:stroke joinstyle="miter"/>
                  </v:line>
                  <v:group id="组合 8" o:spid="_x0000_s1031" style="position:absolute;left:15507;top:3614;width:10583;height:3568" coordorigin="15507,3614" coordsize="10583,3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<v:shape id="文本框 2" o:spid="_x0000_s1032" type="#_x0000_t202" style="position:absolute;left:15584;top:4732;width:10506;height:1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" filled="f" stroked="f" strokeweight=".5pt">
                      <v:textbox>
                        <w:txbxContent>
                          <w:p w14:paraId="0B59E31F" w14:textId="77777777" w:rsidR="00D976FE" w:rsidRDefault="00643806">
                            <w:pPr>
                              <w:rPr>
                                <w:rFonts w:ascii="Arial Black" w:hAnsi="Arial Black" w:cs="Arial Black"/>
                                <w:caps/>
                                <w:color w:val="262626" w:themeColor="text1" w:themeTint="D9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ascii="Arial Black" w:hAnsi="Arial Black" w:cs="Arial Black" w:hint="eastAsia"/>
                                <w:caps/>
                                <w:color w:val="262626" w:themeColor="text1" w:themeTint="D9"/>
                                <w:sz w:val="44"/>
                                <w:szCs w:val="52"/>
                              </w:rPr>
                              <w:t>innovation and entrepreneurship</w:t>
                            </w:r>
                          </w:p>
                        </w:txbxContent>
                      </v:textbox>
                    </v:shape>
                    <v:shape id="文本框 4" o:spid="_x0000_s1033" type="#_x0000_t202" style="position:absolute;left:15625;top:3614;width:8092;height:1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kbUxQAAANoAAAAPAAAAZHJzL2Rvd25yZXYueG1sRI9Ba8JA&#10;FITvBf/D8gRvdVOx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CaLkbUxQAAANoAAAAP&#10;AAAAAAAAAAAAAAAAAAcCAABkcnMvZG93bnJldi54bWxQSwUGAAAAAAMAAwC3AAAA+QIAAAAA&#10;" filled="f" stroked="f" strokeweight=".5pt">
                      <v:textbox>
                        <w:txbxContent>
                          <w:p w14:paraId="2499AF63" w14:textId="77777777" w:rsidR="00D976FE" w:rsidRDefault="00643806">
                            <w:pPr>
                              <w:rPr>
                                <w:rFonts w:ascii="思源黑体 CN Medium" w:eastAsia="思源黑体 CN Medium" w:hAnsi="思源黑体 CN Medium" w:cs="思源黑体 CN Medium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思源黑体 CN Medium" w:eastAsia="思源黑体 CN Medium" w:hAnsi="思源黑体 CN Medium" w:cs="思源黑体 CN Medium" w:hint="eastAsia"/>
                                <w:color w:val="262626" w:themeColor="text1" w:themeTint="D9"/>
                                <w:spacing w:val="-20"/>
                                <w:sz w:val="72"/>
                                <w:szCs w:val="144"/>
                              </w:rPr>
                              <w:t>大学生创新创业训练计划项目</w:t>
                            </w:r>
                          </w:p>
                        </w:txbxContent>
                      </v:textbox>
                    </v:shape>
                    <v:shape id="文本框 5" o:spid="_x0000_s1034" type="#_x0000_t202" style="position:absolute;left:15560;top:5128;width:6864;height:14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" filled="f" stroked="f" strokeweight=".5pt">
                      <v:textbox>
                        <w:txbxContent>
                          <w:p w14:paraId="53E3AC93" w14:textId="77777777" w:rsidR="00D976FE" w:rsidRDefault="00643806">
                            <w:pPr>
                              <w:rPr>
                                <w:rFonts w:ascii="庞门正道标题体" w:eastAsia="庞门正道标题体" w:hAnsi="庞门正道标题体" w:cs="庞门正道标题体"/>
                                <w:color w:val="262626" w:themeColor="text1" w:themeTint="D9"/>
                                <w:spacing w:val="-20"/>
                                <w:sz w:val="96"/>
                                <w:szCs w:val="160"/>
                              </w:rPr>
                            </w:pPr>
                            <w:r>
                              <w:rPr>
                                <w:rFonts w:ascii="庞门正道标题体" w:eastAsia="庞门正道标题体" w:hAnsi="庞门正道标题体" w:cs="庞门正道标题体" w:hint="eastAsia"/>
                                <w:color w:val="262626" w:themeColor="text1" w:themeTint="D9"/>
                                <w:spacing w:val="-20"/>
                                <w:sz w:val="96"/>
                                <w:szCs w:val="160"/>
                              </w:rPr>
                              <w:t>结题材料汇编</w:t>
                            </w:r>
                          </w:p>
                        </w:txbxContent>
                      </v:textbox>
                    </v:shape>
                    <v:shape id="文本框 6" o:spid="_x0000_s1035" type="#_x0000_t202" style="position:absolute;left:15507;top:6376;width:6173;height:8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" filled="f" stroked="f" strokeweight=".5pt">
                      <v:textbox>
                        <w:txbxContent>
                          <w:p w14:paraId="6FF67660" w14:textId="387C7B9A" w:rsidR="00D976FE" w:rsidRDefault="00643806">
                            <w:pPr>
                              <w:rPr>
                                <w:rFonts w:ascii="黑体" w:eastAsia="黑体" w:hAnsi="黑体" w:cs="黑体"/>
                                <w:color w:val="262626" w:themeColor="text1" w:themeTint="D9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262626" w:themeColor="text1" w:themeTint="D9"/>
                                <w:sz w:val="44"/>
                                <w:szCs w:val="52"/>
                              </w:rPr>
                              <w:t>广西师范大学</w:t>
                            </w:r>
                            <w:r>
                              <w:rPr>
                                <w:rFonts w:ascii="黑体" w:eastAsia="黑体" w:hAnsi="黑体" w:cs="黑体" w:hint="eastAsia"/>
                                <w:color w:val="262626" w:themeColor="text1" w:themeTint="D9"/>
                                <w:sz w:val="44"/>
                                <w:szCs w:val="52"/>
                              </w:rPr>
                              <w:t>·</w:t>
                            </w:r>
                            <w:r w:rsidR="006C700D">
                              <w:rPr>
                                <w:rFonts w:ascii="黑体" w:eastAsia="黑体" w:hAnsi="黑体" w:cs="黑体" w:hint="eastAsia"/>
                                <w:color w:val="262626" w:themeColor="text1" w:themeTint="D9"/>
                                <w:sz w:val="40"/>
                                <w:szCs w:val="48"/>
                              </w:rPr>
                              <w:t xml:space="preserve"> </w:t>
                            </w:r>
                            <w:r w:rsidR="006C700D">
                              <w:rPr>
                                <w:rFonts w:ascii="黑体" w:eastAsia="黑体" w:hAnsi="黑体" w:cs="黑体"/>
                                <w:color w:val="262626" w:themeColor="text1" w:themeTint="D9"/>
                                <w:sz w:val="40"/>
                                <w:szCs w:val="48"/>
                              </w:rPr>
                              <w:t xml:space="preserve">        </w:t>
                            </w:r>
                            <w:r>
                              <w:rPr>
                                <w:rFonts w:ascii="黑体" w:eastAsia="黑体" w:hAnsi="黑体" w:cs="黑体" w:hint="eastAsia"/>
                                <w:color w:val="262626" w:themeColor="text1" w:themeTint="D9"/>
                                <w:sz w:val="40"/>
                                <w:szCs w:val="48"/>
                              </w:rPr>
                              <w:t>学院</w:t>
                            </w:r>
                          </w:p>
                          <w:p w14:paraId="5D2844F9" w14:textId="77777777" w:rsidR="00D976FE" w:rsidRDefault="00D976FE">
                            <w:pPr>
                              <w:rPr>
                                <w:rFonts w:ascii="黑体" w:eastAsia="黑体" w:hAnsi="黑体" w:cs="黑体"/>
                                <w:color w:val="262626" w:themeColor="text1" w:themeTint="D9"/>
                                <w:sz w:val="44"/>
                                <w:szCs w:val="52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</w:p>
    <w:p w14:paraId="1D44AF73" w14:textId="77777777" w:rsidR="00D976FE" w:rsidRDefault="00D976FE"/>
    <w:p w14:paraId="6F0BA2C5" w14:textId="77777777" w:rsidR="00D976FE" w:rsidRDefault="00D976FE"/>
    <w:p w14:paraId="6BE65374" w14:textId="77777777" w:rsidR="00D976FE" w:rsidRDefault="00D976FE"/>
    <w:p w14:paraId="7E1C86DE" w14:textId="3E7CBE41" w:rsidR="00D976FE" w:rsidRDefault="00D976FE"/>
    <w:p w14:paraId="276EEB0F" w14:textId="2CBBBA59" w:rsidR="00D976FE" w:rsidRDefault="00D976FE"/>
    <w:p w14:paraId="653C7464" w14:textId="38E8A506" w:rsidR="00D976FE" w:rsidRDefault="002E6EF2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6B87DAD" wp14:editId="5CAB5496">
                <wp:simplePos x="0" y="0"/>
                <wp:positionH relativeFrom="column">
                  <wp:posOffset>-214602</wp:posOffset>
                </wp:positionH>
                <wp:positionV relativeFrom="paragraph">
                  <wp:posOffset>173603</wp:posOffset>
                </wp:positionV>
                <wp:extent cx="5608955" cy="1445260"/>
                <wp:effectExtent l="0" t="0" r="29845" b="2540"/>
                <wp:wrapNone/>
                <wp:docPr id="15" name="组合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8955" cy="1445260"/>
                          <a:chOff x="2026" y="5040"/>
                          <a:chExt cx="8017" cy="897"/>
                        </a:xfrm>
                      </wpg:grpSpPr>
                      <wps:wsp>
                        <wps:cNvPr id="12" name="文本框 12"/>
                        <wps:cNvSpPr txBox="1"/>
                        <wps:spPr>
                          <a:xfrm>
                            <a:off x="2231" y="5040"/>
                            <a:ext cx="7812" cy="30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AB7CBC4" w14:textId="77777777" w:rsidR="00D976FE" w:rsidRDefault="00643806">
                              <w:pPr>
                                <w:jc w:val="distribute"/>
                                <w:rPr>
                                  <w:rFonts w:ascii="思源黑体 CN Medium" w:eastAsia="思源黑体 CN Medium" w:hAnsi="思源黑体 CN Medium" w:cs="思源黑体 CN Medium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思源黑体 CN Medium" w:eastAsia="思源黑体 CN Medium" w:hAnsi="思源黑体 CN Medium" w:cs="思源黑体 CN Medium" w:hint="eastAsia"/>
                                  <w:sz w:val="32"/>
                                  <w:szCs w:val="32"/>
                                </w:rPr>
                                <w:t>敢闯的素质 | 会创的本领 | 国家的情怀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3" name="文本框 13"/>
                        <wps:cNvSpPr txBox="1"/>
                        <wps:spPr>
                          <a:xfrm>
                            <a:off x="2026" y="5394"/>
                            <a:ext cx="7920" cy="54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8DE4B28" w14:textId="77777777" w:rsidR="00D976FE" w:rsidRPr="002E6EF2" w:rsidRDefault="00643806">
                              <w:pPr>
                                <w:jc w:val="center"/>
                                <w:rPr>
                                  <w:rFonts w:ascii="庞门正道标题体" w:eastAsia="庞门正道标题体" w:hAnsi="庞门正道标题体" w:cs="庞门正道标题体"/>
                                  <w:sz w:val="56"/>
                                  <w:szCs w:val="56"/>
                                </w:rPr>
                              </w:pPr>
                              <w:r w:rsidRPr="002E6EF2">
                                <w:rPr>
                                  <w:rFonts w:ascii="庞门正道标题体" w:eastAsia="庞门正道标题体" w:hAnsi="庞门正道标题体" w:cs="庞门正道标题体" w:hint="eastAsia"/>
                                  <w:sz w:val="56"/>
                                  <w:szCs w:val="56"/>
                                </w:rPr>
                                <w:t>推动人才培养范式的深刻变革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" name="直接连接符 14"/>
                        <wps:cNvCnPr/>
                        <wps:spPr>
                          <a:xfrm flipV="1">
                            <a:off x="2307" y="5489"/>
                            <a:ext cx="7736" cy="1"/>
                          </a:xfrm>
                          <a:prstGeom prst="line">
                            <a:avLst/>
                          </a:prstGeom>
                          <a:ln w="1905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B87DAD" id="组合 15" o:spid="_x0000_s1036" style="position:absolute;left:0;text-align:left;margin-left:-16.9pt;margin-top:13.65pt;width:441.65pt;height:113.8pt;z-index:251659264;mso-width-relative:margin;mso-height-relative:margin" coordorigin="2026,5040" coordsize="8017,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">
                <v:shape id="文本框 12" o:spid="_x0000_s1037" type="#_x0000_t202" style="position:absolute;left:2231;top:5040;width:7812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" fillcolor="white [3201]" stroked="f" strokeweight=".5pt">
                  <v:textbox>
                    <w:txbxContent>
                      <w:p w14:paraId="0AB7CBC4" w14:textId="77777777" w:rsidR="00D976FE" w:rsidRDefault="00643806">
                        <w:pPr>
                          <w:jc w:val="distribute"/>
                          <w:rPr>
                            <w:rFonts w:ascii="思源黑体 CN Medium" w:eastAsia="思源黑体 CN Medium" w:hAnsi="思源黑体 CN Medium" w:cs="思源黑体 CN Medium"/>
                            <w:sz w:val="32"/>
                            <w:szCs w:val="32"/>
                          </w:rPr>
                        </w:pPr>
                        <w:r>
                          <w:rPr>
                            <w:rFonts w:ascii="思源黑体 CN Medium" w:eastAsia="思源黑体 CN Medium" w:hAnsi="思源黑体 CN Medium" w:cs="思源黑体 CN Medium" w:hint="eastAsia"/>
                            <w:sz w:val="32"/>
                            <w:szCs w:val="32"/>
                          </w:rPr>
                          <w:t>敢闯的素质 | 会创的本领 | 国家的情怀</w:t>
                        </w:r>
                      </w:p>
                    </w:txbxContent>
                  </v:textbox>
                </v:shape>
                <v:shape id="文本框 13" o:spid="_x0000_s1038" type="#_x0000_t202" style="position:absolute;left:2026;top:5394;width:7920;height:5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" fillcolor="white [3201]" stroked="f" strokeweight=".5pt">
                  <v:textbox>
                    <w:txbxContent>
                      <w:p w14:paraId="48DE4B28" w14:textId="77777777" w:rsidR="00D976FE" w:rsidRPr="002E6EF2" w:rsidRDefault="00643806">
                        <w:pPr>
                          <w:jc w:val="center"/>
                          <w:rPr>
                            <w:rFonts w:ascii="庞门正道标题体" w:eastAsia="庞门正道标题体" w:hAnsi="庞门正道标题体" w:cs="庞门正道标题体"/>
                            <w:sz w:val="56"/>
                            <w:szCs w:val="56"/>
                          </w:rPr>
                        </w:pPr>
                        <w:r w:rsidRPr="002E6EF2">
                          <w:rPr>
                            <w:rFonts w:ascii="庞门正道标题体" w:eastAsia="庞门正道标题体" w:hAnsi="庞门正道标题体" w:cs="庞门正道标题体" w:hint="eastAsia"/>
                            <w:sz w:val="56"/>
                            <w:szCs w:val="56"/>
                          </w:rPr>
                          <w:t>推动人才培养范式的深刻变革</w:t>
                        </w:r>
                      </w:p>
                    </w:txbxContent>
                  </v:textbox>
                </v:shape>
                <v:line id="直接连接符 14" o:spid="_x0000_s1039" style="position:absolute;flip:y;visibility:visible;mso-wrap-style:square" from="2307,5489" to="10043,54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" strokecolor="black [3200]" strokeweight="1.5pt">
                  <v:stroke joinstyle="miter"/>
                </v:line>
              </v:group>
            </w:pict>
          </mc:Fallback>
        </mc:AlternateContent>
      </w:r>
    </w:p>
    <w:p w14:paraId="5B4A0747" w14:textId="77777777" w:rsidR="00D976FE" w:rsidRDefault="00643806">
      <w:pPr>
        <w:jc w:val="left"/>
      </w:pPr>
      <w:r>
        <w:rPr>
          <w:rFonts w:hint="eastAsia"/>
        </w:rPr>
        <w:tab/>
      </w:r>
    </w:p>
    <w:sectPr w:rsidR="00D976FE">
      <w:headerReference w:type="default" r:id="rId8"/>
      <w:pgSz w:w="23811" w:h="16838" w:orient="landscape"/>
      <w:pgMar w:top="1440" w:right="1803" w:bottom="1440" w:left="1803" w:header="851" w:footer="1020" w:gutter="0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170BC5" w14:textId="77777777" w:rsidR="003F2A23" w:rsidRDefault="003F2A23">
      <w:r>
        <w:separator/>
      </w:r>
    </w:p>
  </w:endnote>
  <w:endnote w:type="continuationSeparator" w:id="0">
    <w:p w14:paraId="1AD546E1" w14:textId="77777777" w:rsidR="003F2A23" w:rsidRDefault="003F2A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庞门正道标题体">
    <w:altName w:val="微软雅黑"/>
    <w:charset w:val="86"/>
    <w:family w:val="auto"/>
    <w:pitch w:val="variable"/>
    <w:sig w:usb0="00000003" w:usb1="080E0000" w:usb2="00000010" w:usb3="00000000" w:csb0="0004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思源黑体 CN Medium">
    <w:altName w:val="微软雅黑"/>
    <w:charset w:val="86"/>
    <w:family w:val="auto"/>
    <w:pitch w:val="default"/>
    <w:sig w:usb0="00000000" w:usb1="00000000" w:usb2="00000016" w:usb3="00000000" w:csb0="60060107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E82769" w14:textId="77777777" w:rsidR="003F2A23" w:rsidRDefault="003F2A23">
      <w:r>
        <w:separator/>
      </w:r>
    </w:p>
  </w:footnote>
  <w:footnote w:type="continuationSeparator" w:id="0">
    <w:p w14:paraId="164863C3" w14:textId="77777777" w:rsidR="003F2A23" w:rsidRDefault="003F2A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0BE764" w14:textId="77777777" w:rsidR="00D976FE" w:rsidRDefault="00643806">
    <w:pPr>
      <w:pStyle w:val="a4"/>
      <w:rPr>
        <w:rFonts w:eastAsiaTheme="minorEastAsia"/>
      </w:rPr>
    </w:pPr>
    <w:r>
      <w:rPr>
        <w:rFonts w:eastAsiaTheme="minorEastAsia" w:hint="eastAsia"/>
        <w:noProof/>
      </w:rPr>
      <w:drawing>
        <wp:anchor distT="0" distB="0" distL="114300" distR="114300" simplePos="0" relativeHeight="251660288" behindDoc="1" locked="0" layoutInCell="1" allowOverlap="1" wp14:anchorId="7016C95A" wp14:editId="35377682">
          <wp:simplePos x="0" y="0"/>
          <wp:positionH relativeFrom="column">
            <wp:posOffset>-1155700</wp:posOffset>
          </wp:positionH>
          <wp:positionV relativeFrom="paragraph">
            <wp:posOffset>-691515</wp:posOffset>
          </wp:positionV>
          <wp:extent cx="15311755" cy="10828655"/>
          <wp:effectExtent l="0" t="0" r="4445" b="10795"/>
          <wp:wrapNone/>
          <wp:docPr id="1" name="图片 1" descr="E:\工作文件夹\景总\image2.jpgimage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E:\工作文件夹\景总\image2.jpgimage2"/>
                  <pic:cNvPicPr>
                    <a:picLocks noChangeAspect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311755" cy="108286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displayBackgroundShape/>
  <w:embedSystemFonts/>
  <w:bordersDoNotSurroundHeader/>
  <w:bordersDoNotSurroundFooter/>
  <w:proofState w:spelling="clean" w:grammar="clean"/>
  <w:attachedTemplate r:id="rId1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45C013B"/>
    <w:rsid w:val="002B4291"/>
    <w:rsid w:val="002E6EF2"/>
    <w:rsid w:val="0032170C"/>
    <w:rsid w:val="003F2A23"/>
    <w:rsid w:val="003F345C"/>
    <w:rsid w:val="005C2866"/>
    <w:rsid w:val="00643806"/>
    <w:rsid w:val="006C700D"/>
    <w:rsid w:val="007F26DC"/>
    <w:rsid w:val="00A1282C"/>
    <w:rsid w:val="00D22D0F"/>
    <w:rsid w:val="00D90DF6"/>
    <w:rsid w:val="00D95385"/>
    <w:rsid w:val="00D976FE"/>
    <w:rsid w:val="00E54C3A"/>
    <w:rsid w:val="00F92872"/>
    <w:rsid w:val="045C013B"/>
    <w:rsid w:val="089426D9"/>
    <w:rsid w:val="1080181E"/>
    <w:rsid w:val="19957D23"/>
    <w:rsid w:val="304F703E"/>
    <w:rsid w:val="35756671"/>
    <w:rsid w:val="36F952B2"/>
    <w:rsid w:val="3AFF7709"/>
    <w:rsid w:val="3B3B5E33"/>
    <w:rsid w:val="4CA66266"/>
    <w:rsid w:val="544D5FBA"/>
    <w:rsid w:val="61314609"/>
    <w:rsid w:val="69E14DBB"/>
    <w:rsid w:val="6C205E9C"/>
    <w:rsid w:val="73720A03"/>
    <w:rsid w:val="76B051C2"/>
    <w:rsid w:val="79C80A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55F37239"/>
  <w15:docId w15:val="{1A2D6F25-F2C3-4228-AA0D-8D8F68BA77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 w:cs="宋体"/>
      <w:kern w:val="2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XJK\AppData\Roaming\kingsoft\office6\templates\download\37643939-3730-6561-2d39-3537332d3239\&#21830;&#21153;&#25991;&#26723;&#23553;&#38754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商务文档封面.docx</Template>
  <TotalTime>8</TotalTime>
  <Pages>1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Amie</dc:creator>
  <cp:lastModifiedBy>Administrator</cp:lastModifiedBy>
  <cp:revision>10</cp:revision>
  <dcterms:created xsi:type="dcterms:W3CDTF">2021-04-26T01:32:00Z</dcterms:created>
  <dcterms:modified xsi:type="dcterms:W3CDTF">2023-05-18T03:00:00Z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71052271FEBA4202A650C935C71BA78C</vt:lpwstr>
  </property>
</Properties>
</file>